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06D7F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HOLME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06C59CEC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21BFE8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C0DA2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33DE56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1458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Broun(q.v.) and four others, all from</w:t>
      </w:r>
    </w:p>
    <w:p w14:paraId="22E564F5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Beverley.     ( </w:t>
      </w:r>
      <w:hyperlink r:id="rId6" w:history="1">
        <w:r w:rsidRPr="00AF390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https://waalt.uh.edu/index.php/CP40/788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55ECB11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130A1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D36815" w14:textId="77777777" w:rsidR="00CE13CF" w:rsidRDefault="00CE13CF" w:rsidP="00CE13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September 2022</w:t>
      </w:r>
    </w:p>
    <w:p w14:paraId="78ED48A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2087E" w14:textId="77777777" w:rsidR="00CE13CF" w:rsidRDefault="00CE13CF" w:rsidP="009139A6">
      <w:r>
        <w:separator/>
      </w:r>
    </w:p>
  </w:endnote>
  <w:endnote w:type="continuationSeparator" w:id="0">
    <w:p w14:paraId="5E61CE15" w14:textId="77777777" w:rsidR="00CE13CF" w:rsidRDefault="00CE13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6F1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17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32D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9C840" w14:textId="77777777" w:rsidR="00CE13CF" w:rsidRDefault="00CE13CF" w:rsidP="009139A6">
      <w:r>
        <w:separator/>
      </w:r>
    </w:p>
  </w:footnote>
  <w:footnote w:type="continuationSeparator" w:id="0">
    <w:p w14:paraId="0F1472E5" w14:textId="77777777" w:rsidR="00CE13CF" w:rsidRDefault="00CE13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BA6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A553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06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C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13C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411CE"/>
  <w15:chartTrackingRefBased/>
  <w15:docId w15:val="{DFD5E3E8-4986-4DA8-B45B-751FBC9EE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13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2022-09-05T10:34:00Z</dcterms:created>
  <dcterms:modified xsi:type="dcterms:W3CDTF">2022-09-05T10:34:00Z</dcterms:modified>
</cp:coreProperties>
</file>